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17808">
        <w:rPr>
          <w:rFonts w:cs="Arial"/>
          <w:b/>
          <w:caps/>
          <w:sz w:val="28"/>
          <w:szCs w:val="28"/>
        </w:rPr>
        <w:t>1226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1780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17808">
              <w:rPr>
                <w:rFonts w:cs="Arial"/>
                <w:sz w:val="20"/>
                <w:szCs w:val="20"/>
              </w:rPr>
              <w:t xml:space="preserve">Solicita que sejam adotadas as providências cabíveis para manutenção do leito carroçável e para a limpeza da parte externa de bueiro localizado na Rua </w:t>
            </w:r>
            <w:proofErr w:type="spellStart"/>
            <w:r w:rsidRPr="00D17808">
              <w:rPr>
                <w:rFonts w:cs="Arial"/>
                <w:sz w:val="20"/>
                <w:szCs w:val="20"/>
              </w:rPr>
              <w:t>Norival</w:t>
            </w:r>
            <w:proofErr w:type="spellEnd"/>
            <w:r w:rsidRPr="00D17808">
              <w:rPr>
                <w:rFonts w:cs="Arial"/>
                <w:sz w:val="20"/>
                <w:szCs w:val="20"/>
              </w:rPr>
              <w:t xml:space="preserve"> Soares, Bairro Cidade Salvador.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17808" w:rsidRDefault="00D1780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D178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17808" w:rsidRPr="00D17808">
        <w:rPr>
          <w:rFonts w:cs="Arial"/>
        </w:rPr>
        <w:t xml:space="preserve">manutenção do leito carroçável </w:t>
      </w:r>
      <w:r w:rsidR="00D17808">
        <w:rPr>
          <w:rFonts w:cs="Arial"/>
        </w:rPr>
        <w:t xml:space="preserve">e </w:t>
      </w:r>
      <w:r w:rsidR="00D17808" w:rsidRPr="00D17808">
        <w:rPr>
          <w:rFonts w:cs="Arial"/>
        </w:rPr>
        <w:t xml:space="preserve">limpeza da parte externa de bueiro localizado na Rua </w:t>
      </w:r>
      <w:proofErr w:type="spellStart"/>
      <w:r w:rsidR="00D17808" w:rsidRPr="00D17808">
        <w:rPr>
          <w:rFonts w:cs="Arial"/>
        </w:rPr>
        <w:t>Norival</w:t>
      </w:r>
      <w:proofErr w:type="spellEnd"/>
      <w:r w:rsidR="00D17808" w:rsidRPr="00D17808">
        <w:rPr>
          <w:rFonts w:cs="Arial"/>
        </w:rPr>
        <w:t xml:space="preserve"> Soares, Bairro Cidade Salvador.</w:t>
      </w:r>
    </w:p>
    <w:p w:rsidR="00D17808" w:rsidRPr="00D17808" w:rsidRDefault="00D17808" w:rsidP="00D178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17808">
        <w:rPr>
          <w:rFonts w:cs="Arial"/>
        </w:rPr>
        <w:t>Conforme foto anexa</w:t>
      </w:r>
      <w:bookmarkStart w:id="0" w:name="_GoBack"/>
      <w:bookmarkEnd w:id="0"/>
      <w:r w:rsidRPr="00D17808">
        <w:rPr>
          <w:rFonts w:cs="Arial"/>
        </w:rPr>
        <w:t>, a via supracitada está completamente precária.</w:t>
      </w:r>
    </w:p>
    <w:p w:rsidR="003A77BE" w:rsidRPr="001840AD" w:rsidRDefault="008C72B7" w:rsidP="00D178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17808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17808" w:rsidRPr="005D429C" w:rsidRDefault="00D17808" w:rsidP="00D17808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17808" w:rsidRPr="005D429C" w:rsidRDefault="00D17808" w:rsidP="00D1780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D17808" w:rsidRDefault="00D17808" w:rsidP="00D1780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17808" w:rsidRDefault="00D17808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17808" w:rsidRDefault="00D17808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D17808" w:rsidP="00D17808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 w:rsidRPr="00CF1B67">
        <w:rPr>
          <w:noProof/>
        </w:rPr>
        <w:drawing>
          <wp:inline distT="0" distB="0" distL="0" distR="0" wp14:anchorId="179B185A" wp14:editId="3401EB8B">
            <wp:extent cx="4256924" cy="2065272"/>
            <wp:effectExtent l="0" t="0" r="0" b="0"/>
            <wp:docPr id="10" name="Imagem 10" descr="C:\Users\G05-4239\Downloads\WhatsApp Image 2021-04-29 at 15.20.47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05-4239\Downloads\WhatsApp Image 2021-04-29 at 15.20.47 (1)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19" cy="207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AF0" w:rsidRDefault="00B50AF0">
      <w:r>
        <w:separator/>
      </w:r>
    </w:p>
  </w:endnote>
  <w:endnote w:type="continuationSeparator" w:id="0">
    <w:p w:rsidR="00B50AF0" w:rsidRDefault="00B5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AF0" w:rsidRDefault="00B50AF0">
      <w:r>
        <w:separator/>
      </w:r>
    </w:p>
  </w:footnote>
  <w:footnote w:type="continuationSeparator" w:id="0">
    <w:p w:rsidR="00B50AF0" w:rsidRDefault="00B50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17808">
      <w:rPr>
        <w:rFonts w:cs="Arial"/>
        <w:b/>
        <w:sz w:val="20"/>
        <w:szCs w:val="20"/>
        <w:u w:val="single"/>
      </w:rPr>
      <w:t>1226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17808">
      <w:rPr>
        <w:rFonts w:cs="Arial"/>
        <w:b/>
        <w:sz w:val="20"/>
        <w:szCs w:val="20"/>
        <w:u w:val="single"/>
      </w:rPr>
      <w:t xml:space="preserve"> –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1780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1780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0AF0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803EB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17808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773DF-ED1C-498B-980F-9CA873D6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2021-05-10T13:37:00Z</dcterms:created>
  <dcterms:modified xsi:type="dcterms:W3CDTF">2021-05-10T13:41:00Z</dcterms:modified>
</cp:coreProperties>
</file>